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A4353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4353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4353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4353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A66FE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1.2.0.23-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D2312A">
        <w:rPr>
          <w:rStyle w:val="a7"/>
        </w:rPr>
        <w:t xml:space="preserve"> </w:t>
      </w:r>
      <w:fldSimple w:instr=" DOCVARIABLE izm_date \* MERGEFORMAT ">
        <w:r w:rsidR="00A4353C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D2312A">
        <w:t xml:space="preserve"> </w:t>
      </w:r>
      <w:fldSimple w:instr=" DOCVARIABLE rbtd_name \* MERGEFORMAT ">
        <w:r w:rsidR="00A66FED" w:rsidRPr="00A66FED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D2312A">
        <w:t xml:space="preserve"> </w:t>
      </w:r>
      <w:fldSimple w:instr=" DOCVARIABLE rbtd_adr \* MERGEFORMAT ">
        <w:r w:rsidR="00A66FED" w:rsidRPr="00A66FED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A66FED" w:rsidRPr="00A66FED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A66FED" w:rsidRPr="00A66FED">
          <w:rPr>
            <w:u w:val="single"/>
          </w:rPr>
          <w:t xml:space="preserve"> 1.2.0.23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A66FED" w:rsidRPr="00A66FED">
          <w:rPr>
            <w:rStyle w:val="aa"/>
          </w:rPr>
          <w:t xml:space="preserve"> Учитель-логопед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A66FED" w:rsidRPr="00A66FED">
          <w:rPr>
            <w:rStyle w:val="aa"/>
          </w:rPr>
          <w:t xml:space="preserve"> 27250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A66FED" w:rsidRPr="00A66FED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89294A" w:rsidRPr="00376915" w:rsidTr="00576095">
        <w:trPr>
          <w:jc w:val="center"/>
        </w:trPr>
        <w:tc>
          <w:tcPr>
            <w:tcW w:w="5208" w:type="dxa"/>
            <w:vAlign w:val="center"/>
          </w:tcPr>
          <w:p w:rsidR="0089294A" w:rsidRPr="00376915" w:rsidRDefault="0089294A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89294A" w:rsidRPr="00376915" w:rsidRDefault="0089294A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89294A" w:rsidRPr="00376915" w:rsidRDefault="0089294A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89294A" w:rsidRPr="00376915" w:rsidRDefault="0089294A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6204DE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6204DE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E62F4A" w:rsidRPr="00CC6995" w:rsidTr="00234932">
        <w:trPr>
          <w:jc w:val="center"/>
        </w:trPr>
        <w:tc>
          <w:tcPr>
            <w:tcW w:w="2969" w:type="dxa"/>
            <w:vAlign w:val="center"/>
          </w:tcPr>
          <w:p w:rsidR="00E62F4A" w:rsidRDefault="00E62F4A" w:rsidP="00022DD0">
            <w:pPr>
              <w:pStyle w:val="a8"/>
            </w:pPr>
            <w:bookmarkStart w:id="8" w:name="dopzona1" w:colFirst="0" w:colLast="0"/>
            <w:r>
              <w:t>Кабинет №65</w:t>
            </w:r>
          </w:p>
        </w:tc>
        <w:tc>
          <w:tcPr>
            <w:tcW w:w="1842" w:type="dxa"/>
            <w:vAlign w:val="center"/>
          </w:tcPr>
          <w:p w:rsidR="00E62F4A" w:rsidRPr="00CC6995" w:rsidRDefault="00E62F4A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E62F4A" w:rsidRPr="00B74A4B" w:rsidRDefault="00E62F4A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E62F4A" w:rsidRPr="00B74A4B" w:rsidRDefault="00E62F4A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E62F4A" w:rsidRPr="00CC6995" w:rsidRDefault="00E62F4A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62F4A" w:rsidRPr="00CC6995" w:rsidRDefault="00E62F4A" w:rsidP="00605725">
            <w:pPr>
              <w:pStyle w:val="a8"/>
            </w:pPr>
            <w:r>
              <w:t>0</w:t>
            </w:r>
          </w:p>
        </w:tc>
      </w:tr>
    </w:tbl>
    <w:bookmarkEnd w:id="8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2" w:name="fact_column"/>
            <w:bookmarkEnd w:id="12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D2312A" w:rsidRDefault="00AD7C32" w:rsidP="00883461">
            <w:pPr>
              <w:pStyle w:val="a8"/>
            </w:pPr>
            <w:bookmarkStart w:id="13" w:name="norm_column"/>
            <w:bookmarkEnd w:id="13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kut_column"/>
            <w:bookmarkEnd w:id="14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time_column"/>
            <w:bookmarkEnd w:id="15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B4A16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 №65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7B4A16" w:rsidP="00883461">
            <w:pPr>
              <w:pStyle w:val="a8"/>
            </w:pPr>
            <w:r>
              <w:t>627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B4A16" w:rsidP="005C0A9A">
            <w:pPr>
              <w:pStyle w:val="a8"/>
              <w:jc w:val="left"/>
              <w:rPr>
                <w:b/>
              </w:rPr>
            </w:pPr>
            <w:bookmarkStart w:id="18" w:name="zona3"/>
            <w:bookmarkEnd w:id="18"/>
            <w:r>
              <w:rPr>
                <w:b/>
              </w:rPr>
              <w:t>Кабинет №65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3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7B4A16" w:rsidP="00883461">
            <w:pPr>
              <w:pStyle w:val="a8"/>
            </w:pPr>
            <w:r>
              <w:t>627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811A4A" w:rsidRPr="00CC6995" w:rsidTr="000D1F5B">
        <w:trPr>
          <w:jc w:val="center"/>
        </w:trPr>
        <w:tc>
          <w:tcPr>
            <w:tcW w:w="3237" w:type="dxa"/>
            <w:vAlign w:val="center"/>
          </w:tcPr>
          <w:p w:rsidR="00811A4A" w:rsidRPr="00811A4A" w:rsidRDefault="00811A4A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lastRenderedPageBreak/>
              <w:t>Кабинет №65 /работа у доски/</w:t>
            </w:r>
          </w:p>
        </w:tc>
        <w:tc>
          <w:tcPr>
            <w:tcW w:w="1595" w:type="dxa"/>
            <w:vAlign w:val="center"/>
          </w:tcPr>
          <w:p w:rsidR="00811A4A" w:rsidRDefault="00811A4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11A4A" w:rsidRDefault="00811A4A" w:rsidP="00883461">
            <w:pPr>
              <w:pStyle w:val="a8"/>
            </w:pPr>
            <w:r>
              <w:t>разряд - Б1</w:t>
            </w:r>
          </w:p>
          <w:p w:rsidR="00811A4A" w:rsidRDefault="00811A4A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811A4A" w:rsidRDefault="00811A4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11A4A" w:rsidRPr="00811A4A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11A4A" w:rsidRPr="00CC6995" w:rsidTr="000D1F5B">
        <w:trPr>
          <w:jc w:val="center"/>
        </w:trPr>
        <w:tc>
          <w:tcPr>
            <w:tcW w:w="3237" w:type="dxa"/>
            <w:vAlign w:val="center"/>
          </w:tcPr>
          <w:p w:rsidR="00811A4A" w:rsidRPr="00811A4A" w:rsidRDefault="00811A4A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11A4A" w:rsidRDefault="00811A4A" w:rsidP="00883461">
            <w:pPr>
              <w:pStyle w:val="a8"/>
            </w:pPr>
            <w:r>
              <w:t>989</w:t>
            </w:r>
          </w:p>
        </w:tc>
        <w:tc>
          <w:tcPr>
            <w:tcW w:w="1984" w:type="dxa"/>
            <w:vAlign w:val="center"/>
          </w:tcPr>
          <w:p w:rsidR="00811A4A" w:rsidRDefault="00811A4A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811A4A" w:rsidRDefault="00D2312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11A4A" w:rsidRPr="00811A4A" w:rsidRDefault="00811A4A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D2312A" w:rsidRPr="00D2312A">
          <w:rPr>
            <w:bCs/>
          </w:rPr>
          <w:t>-</w:t>
        </w:r>
        <w:r w:rsidR="00D2312A" w:rsidRPr="00D2312A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D2312A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4353C" w:rsidTr="00A4353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4353C" w:rsidRDefault="00A4353C" w:rsidP="00AA46ED">
            <w:pPr>
              <w:pStyle w:val="a8"/>
            </w:pPr>
            <w:r w:rsidRPr="00A4353C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4353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4353C" w:rsidRDefault="00A4353C" w:rsidP="00AA46ED">
            <w:pPr>
              <w:pStyle w:val="a8"/>
            </w:pPr>
            <w:r w:rsidRPr="00A4353C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4353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4353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A4353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4353C" w:rsidRDefault="00A4353C" w:rsidP="00AA46ED">
            <w:pPr>
              <w:pStyle w:val="a8"/>
            </w:pPr>
            <w:r w:rsidRPr="00A4353C">
              <w:t>Колесников Д.А.</w:t>
            </w:r>
          </w:p>
        </w:tc>
      </w:tr>
      <w:tr w:rsidR="00AA46ED" w:rsidRPr="00A4353C" w:rsidTr="00A4353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A4353C" w:rsidRDefault="00A4353C" w:rsidP="00AA46ED">
            <w:pPr>
              <w:pStyle w:val="a8"/>
              <w:rPr>
                <w:b/>
                <w:vertAlign w:val="superscript"/>
              </w:rPr>
            </w:pPr>
            <w:r w:rsidRPr="00A435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A4353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A4353C" w:rsidRDefault="00A4353C" w:rsidP="00AA46ED">
            <w:pPr>
              <w:pStyle w:val="a8"/>
              <w:rPr>
                <w:b/>
                <w:vertAlign w:val="superscript"/>
              </w:rPr>
            </w:pPr>
            <w:r w:rsidRPr="00A435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A4353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A4353C" w:rsidRDefault="00A4353C" w:rsidP="00AA46ED">
            <w:pPr>
              <w:pStyle w:val="a8"/>
              <w:rPr>
                <w:b/>
                <w:vertAlign w:val="superscript"/>
              </w:rPr>
            </w:pPr>
            <w:r w:rsidRPr="00A435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A4353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A4353C" w:rsidRDefault="00A4353C" w:rsidP="00AA46ED">
            <w:pPr>
              <w:pStyle w:val="a8"/>
              <w:rPr>
                <w:b/>
                <w:vertAlign w:val="superscript"/>
              </w:rPr>
            </w:pPr>
            <w:r w:rsidRPr="00A4353C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D2312A">
      <w:footerReference w:type="default" r:id="rId7"/>
      <w:pgSz w:w="11906" w:h="16838"/>
      <w:pgMar w:top="851" w:right="851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A66F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1.2.0.23-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204D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204DE" w:rsidRPr="009E2A4C">
            <w:rPr>
              <w:rStyle w:val="ad"/>
              <w:sz w:val="20"/>
              <w:szCs w:val="20"/>
            </w:rPr>
            <w:fldChar w:fldCharType="separate"/>
          </w:r>
          <w:r w:rsidR="00A66FED">
            <w:rPr>
              <w:rStyle w:val="ad"/>
              <w:noProof/>
              <w:sz w:val="20"/>
              <w:szCs w:val="20"/>
            </w:rPr>
            <w:t>1</w:t>
          </w:r>
          <w:r w:rsidR="006204D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A66FED" w:rsidRPr="00A66FED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7250 "/>
    <w:docVar w:name="codeok " w:val="    "/>
    <w:docVar w:name="col18" w:val=" 0 "/>
    <w:docVar w:name="colrab" w:val=" 4 "/>
    <w:docVar w:name="colrab_anal" w:val=" 4 "/>
    <w:docVar w:name="colraball" w:val="    "/>
    <w:docVar w:name="colwom" w:val=" 4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56112EE7D17E4EC1B58C9FF01625B13A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3- О "/>
    <w:docVar w:name="oborud" w:val=" ноутбук ICL, интерактивная доска Panasonic, проектор Panasonic, принтер Canon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ED800A721EB945EC9180C950793EEF92"/>
    <w:docVar w:name="rm_id" w:val="19"/>
    <w:docVar w:name="rm_name" w:val=" Учитель-логопед "/>
    <w:docVar w:name="rm_number" w:val=" 1.2.0.23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Кабинет №65 /работа у доски/"/>
    <w:docVar w:name="zona_time" w:val="10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F3C2A"/>
    <w:rsid w:val="00110025"/>
    <w:rsid w:val="00124546"/>
    <w:rsid w:val="001429B1"/>
    <w:rsid w:val="001607C8"/>
    <w:rsid w:val="00191EF8"/>
    <w:rsid w:val="001F4D8D"/>
    <w:rsid w:val="00200F93"/>
    <w:rsid w:val="00234932"/>
    <w:rsid w:val="002D2C5B"/>
    <w:rsid w:val="002E55C6"/>
    <w:rsid w:val="00305B2F"/>
    <w:rsid w:val="00332F2D"/>
    <w:rsid w:val="00367816"/>
    <w:rsid w:val="003876C3"/>
    <w:rsid w:val="003B5990"/>
    <w:rsid w:val="003C24DB"/>
    <w:rsid w:val="00402CAC"/>
    <w:rsid w:val="00444410"/>
    <w:rsid w:val="004841EE"/>
    <w:rsid w:val="004A47AD"/>
    <w:rsid w:val="004B1D30"/>
    <w:rsid w:val="004C4DB2"/>
    <w:rsid w:val="004F5FAF"/>
    <w:rsid w:val="005568FE"/>
    <w:rsid w:val="00563E94"/>
    <w:rsid w:val="00576095"/>
    <w:rsid w:val="00592230"/>
    <w:rsid w:val="005A3A36"/>
    <w:rsid w:val="005B466C"/>
    <w:rsid w:val="005B7FE8"/>
    <w:rsid w:val="005C0A9A"/>
    <w:rsid w:val="005E714A"/>
    <w:rsid w:val="006204DE"/>
    <w:rsid w:val="00627835"/>
    <w:rsid w:val="006807F3"/>
    <w:rsid w:val="0069682B"/>
    <w:rsid w:val="006C28B3"/>
    <w:rsid w:val="006F5289"/>
    <w:rsid w:val="007049EB"/>
    <w:rsid w:val="00710271"/>
    <w:rsid w:val="00717C9F"/>
    <w:rsid w:val="00742ED9"/>
    <w:rsid w:val="00754D38"/>
    <w:rsid w:val="0076042D"/>
    <w:rsid w:val="007B2093"/>
    <w:rsid w:val="007B4A16"/>
    <w:rsid w:val="007D1852"/>
    <w:rsid w:val="007D2CEA"/>
    <w:rsid w:val="007E6114"/>
    <w:rsid w:val="00811628"/>
    <w:rsid w:val="00811A4A"/>
    <w:rsid w:val="00883461"/>
    <w:rsid w:val="0089294A"/>
    <w:rsid w:val="008A2A82"/>
    <w:rsid w:val="008D0364"/>
    <w:rsid w:val="008E68DE"/>
    <w:rsid w:val="0090588D"/>
    <w:rsid w:val="0092778A"/>
    <w:rsid w:val="00967790"/>
    <w:rsid w:val="009D54DB"/>
    <w:rsid w:val="00A12349"/>
    <w:rsid w:val="00A4353C"/>
    <w:rsid w:val="00A66FED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C568D"/>
    <w:rsid w:val="00C02721"/>
    <w:rsid w:val="00C14C97"/>
    <w:rsid w:val="00C21B98"/>
    <w:rsid w:val="00C62CB2"/>
    <w:rsid w:val="00C8074E"/>
    <w:rsid w:val="00CD070A"/>
    <w:rsid w:val="00CE3307"/>
    <w:rsid w:val="00D2312A"/>
    <w:rsid w:val="00D76DF8"/>
    <w:rsid w:val="00D81240"/>
    <w:rsid w:val="00DB5302"/>
    <w:rsid w:val="00DD6B1F"/>
    <w:rsid w:val="00E124F4"/>
    <w:rsid w:val="00E36337"/>
    <w:rsid w:val="00E62F4A"/>
    <w:rsid w:val="00EB72AD"/>
    <w:rsid w:val="00EC37A1"/>
    <w:rsid w:val="00ED7372"/>
    <w:rsid w:val="00EF3DC4"/>
    <w:rsid w:val="00F00FBC"/>
    <w:rsid w:val="00F65C13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E9ECA-6812-4816-9236-3BF73388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8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2014-05-24T19:03:00Z</dcterms:created>
  <dcterms:modified xsi:type="dcterms:W3CDTF">2017-01-16T13:16:00Z</dcterms:modified>
</cp:coreProperties>
</file>